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8D9EA9" w14:textId="77777777" w:rsidR="00966A6C" w:rsidRDefault="00966A6C" w:rsidP="00966A6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MILNER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740C8631" w14:textId="77777777" w:rsidR="00966A6C" w:rsidRDefault="00966A6C" w:rsidP="00966A6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Horseley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F850CF9" w14:textId="77777777" w:rsidR="00966A6C" w:rsidRDefault="00966A6C" w:rsidP="00966A6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4E4F7A02" w14:textId="77777777" w:rsidR="00966A6C" w:rsidRDefault="00966A6C" w:rsidP="00966A6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5A08787D" w14:textId="77777777" w:rsidR="00966A6C" w:rsidRDefault="00966A6C" w:rsidP="00966A6C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Derbyshire the moiety of the taxes of a fifteenth and a tenth which were granted to the King at the last Parliament.   (C.F.R. 1405-13 p.182)</w:t>
      </w:r>
    </w:p>
    <w:p w14:paraId="1203447B" w14:textId="77777777" w:rsidR="00966A6C" w:rsidRDefault="00966A6C" w:rsidP="00966A6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266D9D5" w14:textId="77777777" w:rsidR="00966A6C" w:rsidRDefault="00966A6C" w:rsidP="00966A6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5EBF8E3A" w14:textId="77777777" w:rsidR="00966A6C" w:rsidRDefault="00966A6C" w:rsidP="00966A6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 2023</w:t>
      </w:r>
    </w:p>
    <w:p w14:paraId="66DF387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CEB5B" w14:textId="77777777" w:rsidR="00966A6C" w:rsidRDefault="00966A6C" w:rsidP="009139A6">
      <w:r>
        <w:separator/>
      </w:r>
    </w:p>
  </w:endnote>
  <w:endnote w:type="continuationSeparator" w:id="0">
    <w:p w14:paraId="55F72A04" w14:textId="77777777" w:rsidR="00966A6C" w:rsidRDefault="00966A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CD9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84027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D27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EE3928" w14:textId="77777777" w:rsidR="00966A6C" w:rsidRDefault="00966A6C" w:rsidP="009139A6">
      <w:r>
        <w:separator/>
      </w:r>
    </w:p>
  </w:footnote>
  <w:footnote w:type="continuationSeparator" w:id="0">
    <w:p w14:paraId="791102F9" w14:textId="77777777" w:rsidR="00966A6C" w:rsidRDefault="00966A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BA4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DC1B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9F1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A6C"/>
    <w:rsid w:val="000666E0"/>
    <w:rsid w:val="002510B7"/>
    <w:rsid w:val="00270799"/>
    <w:rsid w:val="005C130B"/>
    <w:rsid w:val="00604F30"/>
    <w:rsid w:val="00826F5C"/>
    <w:rsid w:val="009139A6"/>
    <w:rsid w:val="009411C2"/>
    <w:rsid w:val="009448BB"/>
    <w:rsid w:val="00947624"/>
    <w:rsid w:val="00966A6C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C34AC"/>
  <w15:chartTrackingRefBased/>
  <w15:docId w15:val="{C470A4B8-798A-490C-9483-8C35811CD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A6C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2024-10-12T18:06:00Z</dcterms:created>
  <dcterms:modified xsi:type="dcterms:W3CDTF">2024-10-12T18:06:00Z</dcterms:modified>
</cp:coreProperties>
</file>